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0F99D" w14:textId="77777777" w:rsidR="000B51E4" w:rsidRDefault="000B51E4" w:rsidP="000B51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5BF4D69F" w14:textId="77777777" w:rsidR="000B51E4" w:rsidRDefault="000B51E4" w:rsidP="000B51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Maidstone</w:t>
      </w:r>
      <w:proofErr w:type="spellEnd"/>
      <w:r>
        <w:rPr>
          <w:rFonts w:cs="Times New Roman"/>
          <w:szCs w:val="24"/>
        </w:rPr>
        <w:t>, Kent.</w:t>
      </w:r>
    </w:p>
    <w:p w14:paraId="5ADA82C1" w14:textId="77777777" w:rsidR="000B51E4" w:rsidRDefault="000B51E4" w:rsidP="000B51E4">
      <w:pPr>
        <w:pStyle w:val="NoSpacing"/>
        <w:rPr>
          <w:rFonts w:cs="Times New Roman"/>
          <w:szCs w:val="24"/>
        </w:rPr>
      </w:pPr>
    </w:p>
    <w:p w14:paraId="0BD6FCA9" w14:textId="77777777" w:rsidR="000B51E4" w:rsidRDefault="000B51E4" w:rsidP="000B51E4">
      <w:pPr>
        <w:pStyle w:val="NoSpacing"/>
        <w:rPr>
          <w:rFonts w:cs="Times New Roman"/>
          <w:szCs w:val="24"/>
        </w:rPr>
      </w:pPr>
    </w:p>
    <w:p w14:paraId="51A78B01" w14:textId="77777777" w:rsidR="000B51E4" w:rsidRDefault="000B51E4" w:rsidP="000B51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1501</w:t>
      </w:r>
      <w:r>
        <w:rPr>
          <w:rFonts w:cs="Times New Roman"/>
          <w:szCs w:val="24"/>
        </w:rPr>
        <w:tab/>
        <w:t>He made his Will.</w:t>
      </w:r>
    </w:p>
    <w:p w14:paraId="238C7444" w14:textId="77777777" w:rsidR="000B51E4" w:rsidRDefault="000B51E4" w:rsidP="000B51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5E551271" w14:textId="77777777" w:rsidR="000B51E4" w:rsidRDefault="000B51E4" w:rsidP="000B51E4">
      <w:pPr>
        <w:pStyle w:val="NoSpacing"/>
        <w:jc w:val="both"/>
        <w:rPr>
          <w:rFonts w:cs="Times New Roman"/>
          <w:szCs w:val="24"/>
        </w:rPr>
      </w:pPr>
    </w:p>
    <w:p w14:paraId="00B16CAB" w14:textId="77777777" w:rsidR="000B51E4" w:rsidRDefault="000B51E4" w:rsidP="000B51E4">
      <w:pPr>
        <w:pStyle w:val="NoSpacing"/>
        <w:jc w:val="both"/>
        <w:rPr>
          <w:rFonts w:cs="Times New Roman"/>
          <w:szCs w:val="24"/>
        </w:rPr>
      </w:pPr>
    </w:p>
    <w:p w14:paraId="31A29A03" w14:textId="77777777" w:rsidR="000B51E4" w:rsidRDefault="000B51E4" w:rsidP="000B51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July 2022</w:t>
      </w:r>
    </w:p>
    <w:p w14:paraId="3C90FF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DC52B" w14:textId="77777777" w:rsidR="000B51E4" w:rsidRDefault="000B51E4" w:rsidP="009139A6">
      <w:r>
        <w:separator/>
      </w:r>
    </w:p>
  </w:endnote>
  <w:endnote w:type="continuationSeparator" w:id="0">
    <w:p w14:paraId="599CBA31" w14:textId="77777777" w:rsidR="000B51E4" w:rsidRDefault="000B51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3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63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43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8E54" w14:textId="77777777" w:rsidR="000B51E4" w:rsidRDefault="000B51E4" w:rsidP="009139A6">
      <w:r>
        <w:separator/>
      </w:r>
    </w:p>
  </w:footnote>
  <w:footnote w:type="continuationSeparator" w:id="0">
    <w:p w14:paraId="1E9F5601" w14:textId="77777777" w:rsidR="000B51E4" w:rsidRDefault="000B51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02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4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403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E4"/>
    <w:rsid w:val="000666E0"/>
    <w:rsid w:val="000B51E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9E383"/>
  <w15:chartTrackingRefBased/>
  <w15:docId w15:val="{2FB5DDEF-3FC1-49EF-9676-D496FBEE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51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2022-11-02T21:36:00Z</dcterms:created>
  <dcterms:modified xsi:type="dcterms:W3CDTF">2022-11-02T21:36:00Z</dcterms:modified>
</cp:coreProperties>
</file>